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189" w:rsidRDefault="000F1189">
      <w:pPr>
        <w:rPr>
          <w:rFonts w:cs="Times New Roman"/>
        </w:rPr>
      </w:pPr>
      <w:bookmarkStart w:id="0" w:name="_GoBack"/>
      <w:r>
        <w:rPr>
          <w:rFonts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25pt;height:612.75pt">
            <v:imagedata r:id="rId6" o:title=""/>
          </v:shape>
        </w:pict>
      </w:r>
      <w:bookmarkEnd w:id="0"/>
    </w:p>
    <w:p w:rsidR="000F1189" w:rsidRPr="00411ACC" w:rsidRDefault="000F1189" w:rsidP="00411ACC">
      <w:pPr>
        <w:rPr>
          <w:rFonts w:cs="Times New Roman"/>
        </w:rPr>
      </w:pPr>
    </w:p>
    <w:p w:rsidR="000F1189" w:rsidRPr="00411ACC" w:rsidRDefault="000F1189" w:rsidP="00411ACC">
      <w:pPr>
        <w:rPr>
          <w:rFonts w:cs="Times New Roman"/>
        </w:rPr>
      </w:pPr>
    </w:p>
    <w:p w:rsidR="000F1189" w:rsidRDefault="000F1189" w:rsidP="00411ACC">
      <w:pPr>
        <w:rPr>
          <w:rFonts w:cs="Times New Roman"/>
        </w:rPr>
      </w:pPr>
    </w:p>
    <w:p w:rsidR="000F1189" w:rsidRPr="00411ACC" w:rsidRDefault="000F1189" w:rsidP="00411ACC">
      <w:pPr>
        <w:jc w:val="right"/>
        <w:rPr>
          <w:rFonts w:cs="Times New Roman"/>
        </w:rPr>
      </w:pPr>
      <w:r>
        <w:rPr>
          <w:rFonts w:cs="宋体" w:hint="eastAsia"/>
        </w:rPr>
        <w:t>其他</w:t>
      </w:r>
      <w:r>
        <w:t>33</w:t>
      </w:r>
      <w:r>
        <w:rPr>
          <w:rFonts w:cs="宋体" w:hint="eastAsia"/>
        </w:rPr>
        <w:t>条</w:t>
      </w:r>
    </w:p>
    <w:sectPr w:rsidR="000F1189" w:rsidRPr="00411ACC" w:rsidSect="005550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1189" w:rsidRDefault="000F1189" w:rsidP="00D3623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0F1189" w:rsidRDefault="000F1189" w:rsidP="00D3623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1189" w:rsidRDefault="000F1189" w:rsidP="00D3623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0F1189" w:rsidRDefault="000F1189" w:rsidP="00D3623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7597"/>
    <w:rsid w:val="000C7940"/>
    <w:rsid w:val="000F1189"/>
    <w:rsid w:val="00411ACC"/>
    <w:rsid w:val="00477597"/>
    <w:rsid w:val="0055506D"/>
    <w:rsid w:val="00555631"/>
    <w:rsid w:val="00663B75"/>
    <w:rsid w:val="006E095F"/>
    <w:rsid w:val="009D5E43"/>
    <w:rsid w:val="00B32934"/>
    <w:rsid w:val="00D3623E"/>
    <w:rsid w:val="00EB78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06D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362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3623E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D362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3623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1</Words>
  <Characters>10</Characters>
  <Application>Microsoft Office Outlook</Application>
  <DocSecurity>0</DocSecurity>
  <Lines>0</Lines>
  <Paragraphs>0</Paragraphs>
  <ScaleCrop>false</ScaleCrop>
  <Company>Lenovo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李盟</cp:lastModifiedBy>
  <cp:revision>5</cp:revision>
  <dcterms:created xsi:type="dcterms:W3CDTF">2016-02-26T03:21:00Z</dcterms:created>
  <dcterms:modified xsi:type="dcterms:W3CDTF">2016-03-08T01:37:00Z</dcterms:modified>
</cp:coreProperties>
</file>